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36ED6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Johanne ESTON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38FC3E9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Salisbury, Wiltshire.</w:t>
      </w:r>
    </w:p>
    <w:p w14:paraId="4D5B9603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</w:p>
    <w:p w14:paraId="4D96DF29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</w:p>
    <w:p w14:paraId="2FFBFB37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William(q.v.).</w:t>
      </w:r>
    </w:p>
    <w:p w14:paraId="70E14638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0D4FB900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p.447)</w:t>
      </w:r>
    </w:p>
    <w:p w14:paraId="4678E2C8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</w:p>
    <w:p w14:paraId="26A0EBD3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</w:p>
    <w:p w14:paraId="0683B6FA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Apr.1485</w:t>
      </w:r>
      <w:r>
        <w:rPr>
          <w:rFonts w:eastAsia="Times New Roman" w:cs="Times New Roman"/>
          <w:szCs w:val="24"/>
        </w:rPr>
        <w:tab/>
        <w:t xml:space="preserve">William made her the executrix of his Will, in which he bequeathed her the </w:t>
      </w:r>
    </w:p>
    <w:p w14:paraId="060F4694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residue of his estate.   (ibid.)</w:t>
      </w:r>
    </w:p>
    <w:p w14:paraId="13134042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</w:p>
    <w:p w14:paraId="6494E90F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</w:p>
    <w:p w14:paraId="3FBDD06C" w14:textId="77777777" w:rsidR="006D0E3D" w:rsidRDefault="006D0E3D" w:rsidP="006D0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November 2022</w:t>
      </w:r>
    </w:p>
    <w:p w14:paraId="0EADBB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2C52" w14:textId="77777777" w:rsidR="006D0E3D" w:rsidRDefault="006D0E3D" w:rsidP="009139A6">
      <w:r>
        <w:separator/>
      </w:r>
    </w:p>
  </w:endnote>
  <w:endnote w:type="continuationSeparator" w:id="0">
    <w:p w14:paraId="4E12B9D1" w14:textId="77777777" w:rsidR="006D0E3D" w:rsidRDefault="006D0E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123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79D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D8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7AFE7" w14:textId="77777777" w:rsidR="006D0E3D" w:rsidRDefault="006D0E3D" w:rsidP="009139A6">
      <w:r>
        <w:separator/>
      </w:r>
    </w:p>
  </w:footnote>
  <w:footnote w:type="continuationSeparator" w:id="0">
    <w:p w14:paraId="5405A961" w14:textId="77777777" w:rsidR="006D0E3D" w:rsidRDefault="006D0E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5A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10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E43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3D"/>
    <w:rsid w:val="000666E0"/>
    <w:rsid w:val="002510B7"/>
    <w:rsid w:val="005C130B"/>
    <w:rsid w:val="006D0E3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23F19"/>
  <w15:chartTrackingRefBased/>
  <w15:docId w15:val="{20A659A5-E89D-41A7-9CA2-AD8C5592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2022-11-15T21:29:00Z</dcterms:created>
  <dcterms:modified xsi:type="dcterms:W3CDTF">2022-11-15T21:31:00Z</dcterms:modified>
</cp:coreProperties>
</file>